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37598B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7598B">
              <w:rPr>
                <w:b/>
                <w:sz w:val="26"/>
                <w:szCs w:val="26"/>
                <w:lang w:val="en-US"/>
              </w:rPr>
              <w:t>203C_083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37598B" w:rsidRDefault="007947AA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37598B">
              <w:rPr>
                <w:b/>
                <w:sz w:val="26"/>
                <w:szCs w:val="26"/>
                <w:lang w:val="en-US"/>
              </w:rPr>
              <w:t>2116921</w:t>
            </w:r>
            <w:r w:rsidR="00C44B8B" w:rsidRPr="0037598B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 w:rsidRPr="00DA2A14">
        <w:rPr>
          <w:b/>
          <w:bCs/>
          <w:sz w:val="26"/>
          <w:szCs w:val="26"/>
        </w:rPr>
        <w:t>траверс</w:t>
      </w:r>
      <w:r w:rsidR="00843900" w:rsidRPr="00DA2A14">
        <w:rPr>
          <w:b/>
          <w:sz w:val="26"/>
          <w:szCs w:val="26"/>
        </w:rPr>
        <w:t xml:space="preserve"> </w:t>
      </w:r>
      <w:r w:rsidR="00B24BC6" w:rsidRPr="00B24BC6">
        <w:rPr>
          <w:b/>
          <w:sz w:val="26"/>
          <w:szCs w:val="26"/>
        </w:rPr>
        <w:t>(</w:t>
      </w:r>
      <w:r w:rsidR="007947AA" w:rsidRPr="00DA2A14">
        <w:rPr>
          <w:b/>
          <w:sz w:val="26"/>
          <w:szCs w:val="26"/>
        </w:rPr>
        <w:t>Траверса ТМ66 27.0002-31</w:t>
      </w:r>
      <w:r w:rsidR="00B24BC6" w:rsidRPr="00B24BC6">
        <w:rPr>
          <w:b/>
          <w:sz w:val="26"/>
          <w:szCs w:val="26"/>
        </w:rPr>
        <w:t>)</w:t>
      </w:r>
      <w:r w:rsidR="00E24339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E24339">
        <w:rPr>
          <w:b/>
          <w:sz w:val="26"/>
          <w:szCs w:val="26"/>
          <w:u w:val="single"/>
        </w:rPr>
        <w:t>203</w:t>
      </w:r>
      <w:r w:rsidR="00F115B9" w:rsidRPr="00E24339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A2A14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DA2A14">
        <w:rPr>
          <w:sz w:val="24"/>
          <w:szCs w:val="24"/>
        </w:rPr>
        <w:t xml:space="preserve">характеристики </w:t>
      </w:r>
      <w:r w:rsidR="00D601A5" w:rsidRPr="00DA2A14">
        <w:rPr>
          <w:sz w:val="24"/>
          <w:szCs w:val="24"/>
        </w:rPr>
        <w:t>траверс</w:t>
      </w:r>
      <w:r w:rsidR="00DA2A14" w:rsidRPr="00DA2A14">
        <w:rPr>
          <w:sz w:val="24"/>
          <w:szCs w:val="24"/>
        </w:rPr>
        <w:t xml:space="preserve"> </w:t>
      </w:r>
      <w:r w:rsidR="004F4E9E" w:rsidRPr="00DA2A14">
        <w:rPr>
          <w:sz w:val="24"/>
          <w:szCs w:val="24"/>
        </w:rPr>
        <w:t xml:space="preserve">должны соответствовать </w:t>
      </w:r>
      <w:r w:rsidR="001759FB" w:rsidRPr="00DA2A14">
        <w:rPr>
          <w:sz w:val="24"/>
          <w:szCs w:val="24"/>
        </w:rPr>
        <w:t>требованиям</w:t>
      </w:r>
      <w:r w:rsidR="001759FB" w:rsidRPr="00DA2A14">
        <w:rPr>
          <w:color w:val="FF0000"/>
          <w:sz w:val="24"/>
          <w:szCs w:val="24"/>
        </w:rPr>
        <w:t> </w:t>
      </w:r>
      <w:bookmarkStart w:id="1" w:name="Поле4"/>
      <w:r w:rsidR="00DA2A14" w:rsidRPr="00DA2A14">
        <w:rPr>
          <w:sz w:val="24"/>
          <w:szCs w:val="24"/>
        </w:rPr>
        <w:t>Типового п</w:t>
      </w:r>
      <w:r w:rsidR="007947AA" w:rsidRPr="00DA2A14">
        <w:rPr>
          <w:sz w:val="24"/>
          <w:szCs w:val="24"/>
        </w:rPr>
        <w:t>роект</w:t>
      </w:r>
      <w:r w:rsidR="008D33F3" w:rsidRPr="00DA2A14">
        <w:rPr>
          <w:sz w:val="24"/>
          <w:szCs w:val="24"/>
        </w:rPr>
        <w:t>а</w:t>
      </w:r>
      <w:r w:rsidR="007947AA" w:rsidRPr="00DA2A14">
        <w:rPr>
          <w:sz w:val="24"/>
          <w:szCs w:val="24"/>
        </w:rPr>
        <w:t xml:space="preserve"> 27.0002-31</w:t>
      </w:r>
      <w:bookmarkEnd w:id="1"/>
      <w:r w:rsidR="00DA2A14" w:rsidRPr="00DA2A14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24339" w:rsidRDefault="00E24339" w:rsidP="00E243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24339" w:rsidRDefault="00E24339" w:rsidP="00E2433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E24339" w:rsidRDefault="00E24339" w:rsidP="00E2433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E24339" w:rsidRDefault="00E24339" w:rsidP="00E2433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24339" w:rsidRDefault="00E24339" w:rsidP="00E2433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24339" w:rsidRDefault="00E24339" w:rsidP="00E2433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24339" w:rsidRDefault="00E24339" w:rsidP="00E2433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24339" w:rsidRDefault="00E24339" w:rsidP="00E2433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24339" w:rsidRDefault="00E24339" w:rsidP="00E2433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E24339" w:rsidRDefault="00E24339" w:rsidP="00E2433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E24339" w:rsidRDefault="00E24339" w:rsidP="00E2433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E24339" w:rsidRDefault="00E24339" w:rsidP="00E24339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24339" w:rsidRDefault="00E24339" w:rsidP="00E24339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24339" w:rsidRDefault="00E24339" w:rsidP="00E2433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E24339" w:rsidRDefault="00E24339" w:rsidP="00E2433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DA2A14">
        <w:rPr>
          <w:sz w:val="24"/>
          <w:szCs w:val="24"/>
        </w:rPr>
        <w:t>Типового проекта 27.0002-31</w:t>
      </w:r>
      <w:r>
        <w:rPr>
          <w:sz w:val="26"/>
          <w:szCs w:val="26"/>
        </w:rPr>
        <w:t>;</w:t>
      </w:r>
    </w:p>
    <w:p w:rsidR="00E24339" w:rsidRDefault="00E24339" w:rsidP="00E2433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24339" w:rsidRDefault="00E24339" w:rsidP="00E2433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E24339" w:rsidRDefault="00E24339" w:rsidP="00E2433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24339" w:rsidRDefault="00E24339" w:rsidP="00E2433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E24339" w:rsidRDefault="00E24339" w:rsidP="00E243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24339" w:rsidRDefault="00E24339" w:rsidP="00E24339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E24339" w:rsidRDefault="00E24339" w:rsidP="00E243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E24339" w:rsidRDefault="00E24339" w:rsidP="00E243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E24339" w:rsidRDefault="00E24339" w:rsidP="00E243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24339" w:rsidRDefault="00E24339" w:rsidP="00E243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24339" w:rsidRDefault="00E24339" w:rsidP="00E243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24339" w:rsidRDefault="00E24339" w:rsidP="00E243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24339" w:rsidRDefault="00E24339" w:rsidP="00E243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24339" w:rsidRDefault="00E24339" w:rsidP="00E243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24339" w:rsidRDefault="00E24339" w:rsidP="00E243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24339" w:rsidRDefault="00E24339" w:rsidP="00E243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24339" w:rsidRDefault="00E24339" w:rsidP="00E243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E24339" w:rsidRDefault="00E24339" w:rsidP="00E243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24339" w:rsidRDefault="00E24339" w:rsidP="00E243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E24339" w:rsidRDefault="00E24339" w:rsidP="00E243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24339" w:rsidRDefault="00E24339" w:rsidP="00E243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E24339" w:rsidRDefault="00E24339" w:rsidP="00E243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E24339" w:rsidRDefault="00E24339" w:rsidP="00E2433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E24339" w:rsidRDefault="00E24339" w:rsidP="00E2433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24339" w:rsidRDefault="00E24339" w:rsidP="00E2433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24339" w:rsidRDefault="00E24339" w:rsidP="00E243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E24339" w:rsidRDefault="00E24339" w:rsidP="00E243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DF7" w:rsidRDefault="00065DF7">
      <w:r>
        <w:separator/>
      </w:r>
    </w:p>
  </w:endnote>
  <w:endnote w:type="continuationSeparator" w:id="0">
    <w:p w:rsidR="00065DF7" w:rsidRDefault="00065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DF7" w:rsidRDefault="00065DF7">
      <w:r>
        <w:separator/>
      </w:r>
    </w:p>
  </w:footnote>
  <w:footnote w:type="continuationSeparator" w:id="0">
    <w:p w:rsidR="00065DF7" w:rsidRDefault="00065D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8AC445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7AA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5DF7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1736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98B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0CDE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A9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47AA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2C1"/>
    <w:rsid w:val="007D7685"/>
    <w:rsid w:val="007D777E"/>
    <w:rsid w:val="007E14E4"/>
    <w:rsid w:val="007E348A"/>
    <w:rsid w:val="007E4393"/>
    <w:rsid w:val="007E5260"/>
    <w:rsid w:val="007F04C6"/>
    <w:rsid w:val="007F0742"/>
    <w:rsid w:val="007F150E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3C0B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3F3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A7A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BC6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D8E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2A14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433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E48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A218A2-5A32-4CDD-97E5-70937906C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26420-A35E-46C6-B47F-41EE1389FB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3F972C-586A-4546-98A0-ECB0384F0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5C2BA7-1DFF-4E60-8513-3D05F3CAAC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0394316-33FA-48C6-83A0-FA167E5A4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12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2010-09-30T14:29:00Z</cp:lastPrinted>
  <dcterms:created xsi:type="dcterms:W3CDTF">2015-05-19T12:40:00Z</dcterms:created>
  <dcterms:modified xsi:type="dcterms:W3CDTF">2015-09-28T16:11:00Z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